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92F744" w14:textId="77777777" w:rsidR="009A3DC0" w:rsidRDefault="009A3DC0" w:rsidP="009A3DC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HENDRY</w:t>
      </w:r>
      <w:r>
        <w:rPr>
          <w:rFonts w:ascii="Times New Roman" w:hAnsi="Times New Roman" w:cs="Times New Roman"/>
        </w:rPr>
        <w:t xml:space="preserve">       (fl.1484)</w:t>
      </w:r>
    </w:p>
    <w:p w14:paraId="2D24D5A7" w14:textId="77777777" w:rsidR="009A3DC0" w:rsidRDefault="009A3DC0" w:rsidP="009A3DC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Norwich. Tallow chandler.</w:t>
      </w:r>
    </w:p>
    <w:p w14:paraId="79253B82" w14:textId="77777777" w:rsidR="009A3DC0" w:rsidRDefault="009A3DC0" w:rsidP="009A3DC0">
      <w:pPr>
        <w:rPr>
          <w:rFonts w:ascii="Times New Roman" w:hAnsi="Times New Roman" w:cs="Times New Roman"/>
        </w:rPr>
      </w:pPr>
    </w:p>
    <w:p w14:paraId="2468F43F" w14:textId="77777777" w:rsidR="009A3DC0" w:rsidRDefault="009A3DC0" w:rsidP="009A3DC0">
      <w:pPr>
        <w:rPr>
          <w:rFonts w:ascii="Times New Roman" w:hAnsi="Times New Roman" w:cs="Times New Roman"/>
        </w:rPr>
      </w:pPr>
    </w:p>
    <w:p w14:paraId="3E0011BD" w14:textId="77777777" w:rsidR="0042695D" w:rsidRPr="008750A9" w:rsidRDefault="0042695D" w:rsidP="0042695D">
      <w:pPr>
        <w:pStyle w:val="NoSpacing"/>
        <w:rPr>
          <w:rStyle w:val="Hyperlink"/>
          <w:color w:val="auto"/>
          <w:u w:val="none"/>
        </w:rPr>
      </w:pPr>
      <w:r w:rsidRPr="008750A9">
        <w:rPr>
          <w:rStyle w:val="Hyperlink"/>
          <w:color w:val="auto"/>
          <w:u w:val="none"/>
        </w:rPr>
        <w:tab/>
        <w:t>1483</w:t>
      </w:r>
      <w:r w:rsidRPr="008750A9">
        <w:rPr>
          <w:rStyle w:val="Hyperlink"/>
          <w:color w:val="auto"/>
          <w:u w:val="none"/>
        </w:rPr>
        <w:tab/>
        <w:t>Richard Ferrour of Norwich(q.v.) brought a plaint of debt against him,</w:t>
      </w:r>
    </w:p>
    <w:p w14:paraId="23B560EB" w14:textId="77777777" w:rsidR="0042695D" w:rsidRPr="008750A9" w:rsidRDefault="0042695D" w:rsidP="0042695D">
      <w:pPr>
        <w:pStyle w:val="NoSpacing"/>
        <w:rPr>
          <w:rStyle w:val="Hyperlink"/>
          <w:color w:val="auto"/>
          <w:u w:val="none"/>
        </w:rPr>
      </w:pPr>
      <w:r w:rsidRPr="008750A9">
        <w:rPr>
          <w:rStyle w:val="Hyperlink"/>
          <w:color w:val="auto"/>
          <w:u w:val="none"/>
        </w:rPr>
        <w:tab/>
      </w:r>
      <w:r w:rsidRPr="008750A9">
        <w:rPr>
          <w:rStyle w:val="Hyperlink"/>
          <w:color w:val="auto"/>
          <w:u w:val="none"/>
        </w:rPr>
        <w:tab/>
        <w:t>Thomas Fydyon of Norwich(q.v.), James Geyton of East Rudham(q.v.)</w:t>
      </w:r>
    </w:p>
    <w:p w14:paraId="0053E85F" w14:textId="77777777" w:rsidR="0042695D" w:rsidRPr="008750A9" w:rsidRDefault="0042695D" w:rsidP="0042695D">
      <w:pPr>
        <w:pStyle w:val="NoSpacing"/>
        <w:rPr>
          <w:rStyle w:val="Hyperlink"/>
          <w:color w:val="auto"/>
          <w:u w:val="none"/>
        </w:rPr>
      </w:pPr>
      <w:r w:rsidRPr="008750A9">
        <w:rPr>
          <w:rStyle w:val="Hyperlink"/>
          <w:color w:val="auto"/>
          <w:u w:val="none"/>
        </w:rPr>
        <w:tab/>
      </w:r>
      <w:r w:rsidRPr="008750A9">
        <w:rPr>
          <w:rStyle w:val="Hyperlink"/>
          <w:color w:val="auto"/>
          <w:u w:val="none"/>
        </w:rPr>
        <w:tab/>
        <w:t>and Robert Cley of Foulsham(q.v.).</w:t>
      </w:r>
    </w:p>
    <w:p w14:paraId="2F3FCF4A" w14:textId="7EBB0B39" w:rsidR="0042695D" w:rsidRPr="0042695D" w:rsidRDefault="0042695D" w:rsidP="0042695D">
      <w:pPr>
        <w:pStyle w:val="NoSpacing"/>
        <w:rPr>
          <w:sz w:val="22"/>
          <w:szCs w:val="22"/>
          <w:u w:val="single"/>
        </w:rPr>
      </w:pPr>
      <w:r w:rsidRPr="008750A9">
        <w:rPr>
          <w:rStyle w:val="Hyperlink"/>
          <w:color w:val="auto"/>
          <w:u w:val="none"/>
        </w:rPr>
        <w:tab/>
      </w:r>
      <w:r w:rsidRPr="008750A9">
        <w:rPr>
          <w:rStyle w:val="Hyperlink"/>
          <w:color w:val="auto"/>
          <w:u w:val="none"/>
        </w:rPr>
        <w:tab/>
      </w:r>
      <w:r w:rsidRPr="008750A9">
        <w:rPr>
          <w:sz w:val="22"/>
          <w:szCs w:val="22"/>
          <w:u w:val="single"/>
        </w:rPr>
        <w:t>(</w:t>
      </w:r>
      <w:hyperlink r:id="rId6" w:history="1">
        <w:r w:rsidRPr="008750A9">
          <w:rPr>
            <w:rStyle w:val="Hyperlink"/>
            <w:color w:val="auto"/>
            <w:sz w:val="22"/>
            <w:szCs w:val="22"/>
          </w:rPr>
          <w:t>http://aalt.law.uh.edu/Indices/CP40Indices/CP40no885A/CP40no885APl.htm</w:t>
        </w:r>
      </w:hyperlink>
      <w:r w:rsidRPr="008750A9">
        <w:rPr>
          <w:rStyle w:val="Hyperlink"/>
          <w:color w:val="auto"/>
          <w:sz w:val="22"/>
          <w:szCs w:val="22"/>
        </w:rPr>
        <w:t>)</w:t>
      </w:r>
    </w:p>
    <w:p w14:paraId="696EDED7" w14:textId="77777777" w:rsidR="009A3DC0" w:rsidRDefault="009A3DC0" w:rsidP="009A3DC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Richard Ferrour of Norwich(q.v.) and Hamo Claxton(q.v.) of Norwich</w:t>
      </w:r>
    </w:p>
    <w:p w14:paraId="5D67C2A8" w14:textId="77777777" w:rsidR="009A3DC0" w:rsidRDefault="009A3DC0" w:rsidP="009A3DC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brought a plaint of debt against him.</w:t>
      </w:r>
    </w:p>
    <w:p w14:paraId="70A39E17" w14:textId="77777777" w:rsidR="009A3DC0" w:rsidRDefault="009A3DC0" w:rsidP="009A3DC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4FF4CA3F" w14:textId="77777777" w:rsidR="009A3DC0" w:rsidRDefault="009A3DC0" w:rsidP="009A3DC0">
      <w:pPr>
        <w:rPr>
          <w:rFonts w:ascii="Times New Roman" w:hAnsi="Times New Roman" w:cs="Times New Roman"/>
        </w:rPr>
      </w:pPr>
    </w:p>
    <w:p w14:paraId="7CFFB052" w14:textId="77777777" w:rsidR="009A3DC0" w:rsidRDefault="009A3DC0" w:rsidP="009A3DC0">
      <w:pPr>
        <w:rPr>
          <w:rFonts w:ascii="Times New Roman" w:hAnsi="Times New Roman" w:cs="Times New Roman"/>
        </w:rPr>
      </w:pPr>
    </w:p>
    <w:p w14:paraId="781C2708" w14:textId="77777777" w:rsidR="009A3DC0" w:rsidRDefault="009A3DC0" w:rsidP="009A3DC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20 October 2017  </w:t>
      </w:r>
    </w:p>
    <w:p w14:paraId="6E01496D" w14:textId="29B28A4E" w:rsidR="0042695D" w:rsidRDefault="0042695D" w:rsidP="009A3DC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4 May 2026</w:t>
      </w:r>
    </w:p>
    <w:p w14:paraId="6B1257D0" w14:textId="77777777" w:rsidR="00850B00" w:rsidRPr="00E71FC3" w:rsidRDefault="00850B00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7736D5" w14:textId="77777777" w:rsidR="00850B00" w:rsidRDefault="00850B00" w:rsidP="00E71FC3">
      <w:r>
        <w:separator/>
      </w:r>
    </w:p>
  </w:endnote>
  <w:endnote w:type="continuationSeparator" w:id="0">
    <w:p w14:paraId="195940AD" w14:textId="77777777" w:rsidR="00850B00" w:rsidRDefault="00850B0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A213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7E73D" w14:textId="77777777" w:rsidR="00850B00" w:rsidRDefault="00850B00" w:rsidP="00E71FC3">
      <w:r>
        <w:separator/>
      </w:r>
    </w:p>
  </w:footnote>
  <w:footnote w:type="continuationSeparator" w:id="0">
    <w:p w14:paraId="1B9CD930" w14:textId="77777777" w:rsidR="00850B00" w:rsidRDefault="00850B0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DC0"/>
    <w:rsid w:val="001A7C09"/>
    <w:rsid w:val="00417A51"/>
    <w:rsid w:val="0042695D"/>
    <w:rsid w:val="00577BD5"/>
    <w:rsid w:val="00656CBA"/>
    <w:rsid w:val="006A1F77"/>
    <w:rsid w:val="00733BE7"/>
    <w:rsid w:val="00850B00"/>
    <w:rsid w:val="009A3DC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ECBD52"/>
  <w15:chartTrackingRefBased/>
  <w15:docId w15:val="{B7F56A9B-6770-4F10-92ED-D8AC24607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3DC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42695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5A/CP40no885A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2017-10-23T20:48:00Z</dcterms:created>
  <dcterms:modified xsi:type="dcterms:W3CDTF">2026-05-04T11:17:00Z</dcterms:modified>
</cp:coreProperties>
</file>